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DC062" w14:textId="5EA006E8" w:rsidR="006B2F86" w:rsidRDefault="006E46A0" w:rsidP="00E71FC3">
      <w:pPr>
        <w:pStyle w:val="NoSpacing"/>
      </w:pPr>
      <w:r>
        <w:rPr>
          <w:u w:val="single"/>
        </w:rPr>
        <w:t>Christine RUSSELL</w:t>
      </w:r>
      <w:r>
        <w:t xml:space="preserve">     (fl.1440)</w:t>
      </w:r>
    </w:p>
    <w:p w14:paraId="3C35D590" w14:textId="784EC2A3" w:rsidR="006E46A0" w:rsidRDefault="006E46A0" w:rsidP="00E71FC3">
      <w:pPr>
        <w:pStyle w:val="NoSpacing"/>
      </w:pPr>
    </w:p>
    <w:p w14:paraId="008DD271" w14:textId="5BCEE9D4" w:rsidR="006E46A0" w:rsidRDefault="006E46A0" w:rsidP="00E71FC3">
      <w:pPr>
        <w:pStyle w:val="NoSpacing"/>
      </w:pPr>
    </w:p>
    <w:p w14:paraId="2BED4D60" w14:textId="3C2FE06C" w:rsidR="006E46A0" w:rsidRDefault="006E46A0" w:rsidP="00E71FC3">
      <w:pPr>
        <w:pStyle w:val="NoSpacing"/>
      </w:pPr>
      <w:r>
        <w:t>Daughter of Henry Russell.   (H.P. p.180)</w:t>
      </w:r>
    </w:p>
    <w:p w14:paraId="13C1548C" w14:textId="47D86ECB" w:rsidR="006E46A0" w:rsidRDefault="006E46A0" w:rsidP="006E46A0">
      <w:pPr>
        <w:pStyle w:val="NoSpacing"/>
      </w:pPr>
      <w:r>
        <w:t>= (Apr.1440) Walter Cheverell of Dorset(d.1481)(q.v.).    (ibid.)</w:t>
      </w:r>
    </w:p>
    <w:p w14:paraId="551F4194" w14:textId="6E79DAF9" w:rsidR="006E46A0" w:rsidRDefault="006E46A0" w:rsidP="006E46A0">
      <w:pPr>
        <w:pStyle w:val="NoSpacing"/>
      </w:pPr>
      <w:r>
        <w:t>Son:   John(q.v.).   (ibid.)</w:t>
      </w:r>
    </w:p>
    <w:p w14:paraId="53D262BD" w14:textId="4922D63C" w:rsidR="006E46A0" w:rsidRDefault="006E46A0" w:rsidP="006E46A0">
      <w:pPr>
        <w:pStyle w:val="NoSpacing"/>
      </w:pPr>
    </w:p>
    <w:p w14:paraId="58819303" w14:textId="7DF1C469" w:rsidR="006E46A0" w:rsidRDefault="006E46A0" w:rsidP="006E46A0">
      <w:pPr>
        <w:pStyle w:val="NoSpacing"/>
      </w:pPr>
    </w:p>
    <w:p w14:paraId="3F08E6AE" w14:textId="1848C039" w:rsidR="006E46A0" w:rsidRPr="006E46A0" w:rsidRDefault="006E46A0" w:rsidP="006E46A0">
      <w:pPr>
        <w:pStyle w:val="NoSpacing"/>
      </w:pPr>
      <w:r>
        <w:t>25 March 2018</w:t>
      </w:r>
      <w:bookmarkStart w:id="0" w:name="_GoBack"/>
      <w:bookmarkEnd w:id="0"/>
    </w:p>
    <w:sectPr w:rsidR="006E46A0" w:rsidRPr="006E46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6F386" w14:textId="77777777" w:rsidR="006E46A0" w:rsidRDefault="006E46A0" w:rsidP="00E71FC3">
      <w:pPr>
        <w:spacing w:after="0" w:line="240" w:lineRule="auto"/>
      </w:pPr>
      <w:r>
        <w:separator/>
      </w:r>
    </w:p>
  </w:endnote>
  <w:endnote w:type="continuationSeparator" w:id="0">
    <w:p w14:paraId="71B2C6EF" w14:textId="77777777" w:rsidR="006E46A0" w:rsidRDefault="006E46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3C5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A3788" w14:textId="77777777" w:rsidR="006E46A0" w:rsidRDefault="006E46A0" w:rsidP="00E71FC3">
      <w:pPr>
        <w:spacing w:after="0" w:line="240" w:lineRule="auto"/>
      </w:pPr>
      <w:r>
        <w:separator/>
      </w:r>
    </w:p>
  </w:footnote>
  <w:footnote w:type="continuationSeparator" w:id="0">
    <w:p w14:paraId="43A2C7CE" w14:textId="77777777" w:rsidR="006E46A0" w:rsidRDefault="006E46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A0"/>
    <w:rsid w:val="001A7C09"/>
    <w:rsid w:val="00577BD5"/>
    <w:rsid w:val="00656CBA"/>
    <w:rsid w:val="006A1F77"/>
    <w:rsid w:val="006E46A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1B16D"/>
  <w15:chartTrackingRefBased/>
  <w15:docId w15:val="{58CF5223-9280-414A-B46E-015287ED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2018-03-25T11:55:00Z</dcterms:created>
  <dcterms:modified xsi:type="dcterms:W3CDTF">2018-03-25T11:58:00Z</dcterms:modified>
</cp:coreProperties>
</file>